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13DE8" w14:textId="77777777" w:rsidR="00686E4D" w:rsidRDefault="00686E4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49288E1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590630" w:rsidRPr="00590630">
        <w:rPr>
          <w:rFonts w:cs="Arial"/>
        </w:rPr>
        <w:t>4301-</w:t>
      </w:r>
      <w:r w:rsidR="00945441">
        <w:rPr>
          <w:rFonts w:cs="Arial"/>
        </w:rPr>
        <w:t>00</w:t>
      </w:r>
      <w:r w:rsidR="00A65896">
        <w:rPr>
          <w:rFonts w:cs="Arial"/>
        </w:rPr>
        <w:t>74</w:t>
      </w:r>
      <w:r w:rsidR="00945441">
        <w:rPr>
          <w:rFonts w:cs="Arial"/>
        </w:rPr>
        <w:t>/2024</w:t>
      </w:r>
    </w:p>
    <w:p w14:paraId="0B0E258C" w14:textId="081EAEC3" w:rsidR="004246B8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CC48B0">
        <w:rPr>
          <w:rFonts w:cs="Arial"/>
        </w:rPr>
        <w:t xml:space="preserve"> 202</w:t>
      </w:r>
      <w:r w:rsidR="008A7EC9">
        <w:rPr>
          <w:rFonts w:cs="Arial"/>
        </w:rPr>
        <w:t>4-</w:t>
      </w:r>
      <w:r w:rsidR="00A65896">
        <w:rPr>
          <w:rFonts w:cs="Arial"/>
        </w:rPr>
        <w:t>379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5DE00EDD" w14:textId="2CC76910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 xml:space="preserve">V </w:t>
      </w:r>
      <w:r w:rsidR="005B53A4">
        <w:rPr>
          <w:rFonts w:cs="Arial"/>
        </w:rPr>
        <w:t>____________</w:t>
      </w:r>
      <w:r>
        <w:rPr>
          <w:rFonts w:cs="Arial"/>
        </w:rPr>
        <w:t xml:space="preserve">, dne </w:t>
      </w:r>
      <w:r w:rsidR="005B53A4">
        <w:rPr>
          <w:rFonts w:cs="Arial"/>
        </w:rPr>
        <w:t>_____________</w:t>
      </w: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62625D9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 w:rsidR="00974A79"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F11DE" w14:textId="77777777" w:rsidR="00433DFF" w:rsidRDefault="00433DFF">
      <w:r>
        <w:separator/>
      </w:r>
    </w:p>
  </w:endnote>
  <w:endnote w:type="continuationSeparator" w:id="0">
    <w:p w14:paraId="030968A7" w14:textId="77777777" w:rsidR="00433DFF" w:rsidRDefault="004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9D1C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96F85" w14:textId="77777777" w:rsidR="00433DFF" w:rsidRDefault="00433DFF">
      <w:r>
        <w:separator/>
      </w:r>
    </w:p>
  </w:footnote>
  <w:footnote w:type="continuationSeparator" w:id="0">
    <w:p w14:paraId="39231331" w14:textId="77777777" w:rsidR="00433DFF" w:rsidRDefault="0043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532742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32742" w:rsidRPr="00BF26B9" w14:paraId="5482A0EB" w14:textId="77777777" w:rsidTr="00532742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20DBE6FB" w:rsidR="00532742" w:rsidRPr="00BF26B9" w:rsidRDefault="00532742" w:rsidP="005327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65896">
            <w:rPr>
              <w:rFonts w:cs="Arial"/>
              <w:color w:val="000000"/>
              <w:sz w:val="16"/>
              <w:szCs w:val="16"/>
            </w:rPr>
            <w:t>–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A6589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532742" w:rsidRPr="00BF26B9" w:rsidRDefault="00532742" w:rsidP="00532742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1B19849" w:rsidR="00532742" w:rsidRPr="00BF26B9" w:rsidRDefault="00532742" w:rsidP="00532742">
          <w:pPr>
            <w:jc w:val="right"/>
            <w:rPr>
              <w:rFonts w:cs="Arial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</w:t>
          </w:r>
          <w:r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22F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246B8"/>
    <w:rsid w:val="00433DFF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2742"/>
    <w:rsid w:val="00537622"/>
    <w:rsid w:val="005608A6"/>
    <w:rsid w:val="005724B4"/>
    <w:rsid w:val="005739FE"/>
    <w:rsid w:val="005753D9"/>
    <w:rsid w:val="0058399F"/>
    <w:rsid w:val="00590630"/>
    <w:rsid w:val="005966A4"/>
    <w:rsid w:val="005A785E"/>
    <w:rsid w:val="005B253B"/>
    <w:rsid w:val="005B3910"/>
    <w:rsid w:val="005B53A4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86E4D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865F4"/>
    <w:rsid w:val="00894B47"/>
    <w:rsid w:val="00895F3B"/>
    <w:rsid w:val="008A757F"/>
    <w:rsid w:val="008A7BC5"/>
    <w:rsid w:val="008A7EC9"/>
    <w:rsid w:val="008B25C9"/>
    <w:rsid w:val="008C2AC2"/>
    <w:rsid w:val="008D6DCE"/>
    <w:rsid w:val="008E64FA"/>
    <w:rsid w:val="008F3E2F"/>
    <w:rsid w:val="00913CF8"/>
    <w:rsid w:val="00922D36"/>
    <w:rsid w:val="00945441"/>
    <w:rsid w:val="00945B2B"/>
    <w:rsid w:val="00946104"/>
    <w:rsid w:val="009514DD"/>
    <w:rsid w:val="0095198A"/>
    <w:rsid w:val="00953938"/>
    <w:rsid w:val="00965967"/>
    <w:rsid w:val="00965BB4"/>
    <w:rsid w:val="00974A79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96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B6ED1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2B1E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77CAB"/>
    <w:rsid w:val="00C82B34"/>
    <w:rsid w:val="00C86D1F"/>
    <w:rsid w:val="00C9531D"/>
    <w:rsid w:val="00C97729"/>
    <w:rsid w:val="00CA66F6"/>
    <w:rsid w:val="00CA6711"/>
    <w:rsid w:val="00CB008E"/>
    <w:rsid w:val="00CB0388"/>
    <w:rsid w:val="00CB0D95"/>
    <w:rsid w:val="00CC48B0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CDA96A-C6CB-4B94-B2DD-46AC67E0A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B3C56D-F847-4DD8-9FAB-91B1DF79E223}">
  <ds:schemaRefs>
    <ds:schemaRef ds:uri="http://schemas.microsoft.com/office/2006/documentManagement/types"/>
    <ds:schemaRef ds:uri="http://schemas.openxmlformats.org/package/2006/metadata/core-properties"/>
    <ds:schemaRef ds:uri="ba71b4f2-3489-430b-a582-ca3f60230a1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B610E1D-9F70-412B-8DBE-A96344DB3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169</TotalTime>
  <Pages>1</Pages>
  <Words>127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15</cp:revision>
  <cp:lastPrinted>2024-10-14T13:43:00Z</cp:lastPrinted>
  <dcterms:created xsi:type="dcterms:W3CDTF">2015-02-19T08:08:00Z</dcterms:created>
  <dcterms:modified xsi:type="dcterms:W3CDTF">2024-10-14T13:43:00Z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